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BB5A2" w14:textId="77777777" w:rsidR="00E03A2B" w:rsidRDefault="00E03A2B" w:rsidP="00E03A2B">
      <w:pPr>
        <w:pStyle w:val="NoSpacing"/>
        <w:rPr>
          <w:rFonts w:ascii="Times New Roman" w:hAnsi="Times New Roman" w:cs="Times New Roman"/>
          <w:sz w:val="24"/>
          <w:szCs w:val="24"/>
        </w:rPr>
      </w:pPr>
      <w:r>
        <w:rPr>
          <w:rFonts w:ascii="Times New Roman" w:hAnsi="Times New Roman" w:cs="Times New Roman"/>
          <w:sz w:val="24"/>
          <w:szCs w:val="24"/>
          <w:u w:val="single"/>
        </w:rPr>
        <w:t>John REGEWYN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423DA46" w14:textId="77777777" w:rsidR="00E03A2B" w:rsidRDefault="00E03A2B" w:rsidP="00E03A2B">
      <w:pPr>
        <w:pStyle w:val="NoSpacing"/>
        <w:rPr>
          <w:rFonts w:ascii="Times New Roman" w:hAnsi="Times New Roman" w:cs="Times New Roman"/>
          <w:sz w:val="24"/>
          <w:szCs w:val="24"/>
        </w:rPr>
      </w:pPr>
      <w:r>
        <w:rPr>
          <w:rFonts w:ascii="Times New Roman" w:hAnsi="Times New Roman" w:cs="Times New Roman"/>
          <w:sz w:val="24"/>
          <w:szCs w:val="24"/>
        </w:rPr>
        <w:t>of Hertfordshire.</w:t>
      </w:r>
    </w:p>
    <w:p w14:paraId="7E7981C6" w14:textId="77777777" w:rsidR="00E03A2B" w:rsidRDefault="00E03A2B" w:rsidP="00E03A2B">
      <w:pPr>
        <w:pStyle w:val="NoSpacing"/>
        <w:rPr>
          <w:rFonts w:ascii="Times New Roman" w:hAnsi="Times New Roman" w:cs="Times New Roman"/>
          <w:sz w:val="24"/>
          <w:szCs w:val="24"/>
        </w:rPr>
      </w:pPr>
    </w:p>
    <w:p w14:paraId="16747AAC" w14:textId="77777777" w:rsidR="00E03A2B" w:rsidRDefault="00E03A2B" w:rsidP="00E03A2B">
      <w:pPr>
        <w:pStyle w:val="NoSpacing"/>
        <w:rPr>
          <w:rFonts w:ascii="Times New Roman" w:hAnsi="Times New Roman" w:cs="Times New Roman"/>
          <w:sz w:val="24"/>
          <w:szCs w:val="24"/>
        </w:rPr>
      </w:pPr>
    </w:p>
    <w:p w14:paraId="0D92E823" w14:textId="77777777" w:rsidR="00E03A2B" w:rsidRDefault="00E03A2B" w:rsidP="00E03A2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Hertfordshire touching the names of the persons bound to contribute to the subsidy granted to the King at the last Parliament. </w:t>
      </w:r>
    </w:p>
    <w:p w14:paraId="57E03D69" w14:textId="77777777" w:rsidR="00E03A2B" w:rsidRDefault="00E03A2B" w:rsidP="00E03A2B">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50A0D5E9" w14:textId="77777777" w:rsidR="00E03A2B" w:rsidRDefault="00E03A2B" w:rsidP="00E03A2B">
      <w:pPr>
        <w:pStyle w:val="NoSpacing"/>
        <w:rPr>
          <w:rFonts w:ascii="Times New Roman" w:hAnsi="Times New Roman" w:cs="Times New Roman"/>
          <w:sz w:val="24"/>
          <w:szCs w:val="24"/>
        </w:rPr>
      </w:pPr>
    </w:p>
    <w:p w14:paraId="453B33A5" w14:textId="77777777" w:rsidR="00E03A2B" w:rsidRDefault="00E03A2B" w:rsidP="00E03A2B">
      <w:pPr>
        <w:pStyle w:val="NoSpacing"/>
        <w:rPr>
          <w:rFonts w:ascii="Times New Roman" w:hAnsi="Times New Roman" w:cs="Times New Roman"/>
          <w:sz w:val="24"/>
          <w:szCs w:val="24"/>
        </w:rPr>
      </w:pPr>
    </w:p>
    <w:p w14:paraId="0B391F48" w14:textId="77777777" w:rsidR="00E03A2B" w:rsidRDefault="00E03A2B" w:rsidP="00E03A2B">
      <w:pPr>
        <w:pStyle w:val="NoSpacing"/>
        <w:rPr>
          <w:rFonts w:ascii="Times New Roman" w:hAnsi="Times New Roman" w:cs="Times New Roman"/>
          <w:sz w:val="24"/>
          <w:szCs w:val="24"/>
        </w:rPr>
      </w:pPr>
      <w:r>
        <w:rPr>
          <w:rFonts w:ascii="Times New Roman" w:hAnsi="Times New Roman" w:cs="Times New Roman"/>
          <w:sz w:val="24"/>
          <w:szCs w:val="24"/>
        </w:rPr>
        <w:t>15 June 2021</w:t>
      </w:r>
    </w:p>
    <w:p w14:paraId="158D7FED"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C8B4A" w14:textId="77777777" w:rsidR="00E03A2B" w:rsidRDefault="00E03A2B" w:rsidP="009139A6">
      <w:r>
        <w:separator/>
      </w:r>
    </w:p>
  </w:endnote>
  <w:endnote w:type="continuationSeparator" w:id="0">
    <w:p w14:paraId="30740666" w14:textId="77777777" w:rsidR="00E03A2B" w:rsidRDefault="00E03A2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86C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A4DE"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2F61"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16955" w14:textId="77777777" w:rsidR="00E03A2B" w:rsidRDefault="00E03A2B" w:rsidP="009139A6">
      <w:r>
        <w:separator/>
      </w:r>
    </w:p>
  </w:footnote>
  <w:footnote w:type="continuationSeparator" w:id="0">
    <w:p w14:paraId="1D8FADD4" w14:textId="77777777" w:rsidR="00E03A2B" w:rsidRDefault="00E03A2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5933"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3E0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561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A2B"/>
    <w:rsid w:val="000666E0"/>
    <w:rsid w:val="002510B7"/>
    <w:rsid w:val="005C130B"/>
    <w:rsid w:val="00826F5C"/>
    <w:rsid w:val="009139A6"/>
    <w:rsid w:val="009448BB"/>
    <w:rsid w:val="00A3176C"/>
    <w:rsid w:val="00AE65F8"/>
    <w:rsid w:val="00BA00AB"/>
    <w:rsid w:val="00CB4ED9"/>
    <w:rsid w:val="00E03A2B"/>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7471D"/>
  <w15:chartTrackingRefBased/>
  <w15:docId w15:val="{E75A75B8-7303-4E8B-A50F-84F3F26A9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2021-06-24T20:05:00Z</dcterms:created>
  <dcterms:modified xsi:type="dcterms:W3CDTF">2021-06-24T20:06:00Z</dcterms:modified>
</cp:coreProperties>
</file>